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29A337B" w:rsidR="000447DA" w:rsidRPr="00A369CD" w:rsidRDefault="00ED69E5" w:rsidP="007F619C">
            <w:pPr>
              <w:jc w:val="left"/>
              <w:rPr>
                <w:color w:val="0000FF"/>
              </w:rPr>
            </w:pPr>
            <w:r w:rsidRPr="00A369CD">
              <w:rPr>
                <w:color w:val="0000FF"/>
              </w:rPr>
              <w:t>10/4.2-202</w:t>
            </w:r>
            <w:r w:rsidR="00A369CD">
              <w:rPr>
                <w:color w:val="0000FF"/>
              </w:rPr>
              <w:t>6-</w:t>
            </w:r>
            <w:r w:rsidR="00131679">
              <w:rPr>
                <w:color w:val="0000FF"/>
              </w:rPr>
              <w:t>0287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0DAA5" w14:textId="77777777" w:rsidR="00131679" w:rsidRDefault="00131679" w:rsidP="00131679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Erdarbeiten</w:t>
            </w:r>
          </w:p>
          <w:p w14:paraId="3660BEE3" w14:textId="77777777" w:rsidR="00131679" w:rsidRDefault="00131679" w:rsidP="00131679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Verkehrswegebauarbeiten</w:t>
            </w:r>
          </w:p>
          <w:p w14:paraId="3887E73A" w14:textId="77777777" w:rsidR="00131679" w:rsidRDefault="00131679" w:rsidP="00131679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Landschaftsbauarbeiten</w:t>
            </w:r>
          </w:p>
          <w:p w14:paraId="50BE70F7" w14:textId="77777777" w:rsidR="00131679" w:rsidRDefault="00131679" w:rsidP="00131679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Abbruch- und Rückbauarbeiten</w:t>
            </w:r>
          </w:p>
          <w:p w14:paraId="350085DA" w14:textId="77777777" w:rsidR="00131679" w:rsidRDefault="00131679" w:rsidP="00131679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</w:rPr>
            </w:pPr>
          </w:p>
          <w:p w14:paraId="701BD907" w14:textId="77777777" w:rsidR="00131679" w:rsidRDefault="00131679" w:rsidP="00131679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Stehstufenanlage Südstadion</w:t>
            </w:r>
          </w:p>
          <w:p w14:paraId="7761E3C4" w14:textId="77777777" w:rsidR="00131679" w:rsidRDefault="00131679" w:rsidP="00131679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Haidekamp 75</w:t>
            </w:r>
          </w:p>
          <w:p w14:paraId="0C9D280A" w14:textId="016BCAB9" w:rsidR="008C46FE" w:rsidRPr="001C55D1" w:rsidRDefault="00131679" w:rsidP="00131679">
            <w:r>
              <w:rPr>
                <w:rFonts w:cs="Arial"/>
                <w:color w:val="0000FF"/>
              </w:rPr>
              <w:t>45886 Gelsenkirchen </w:t>
            </w:r>
            <w:bookmarkStart w:id="0" w:name="_GoBack"/>
            <w:bookmarkEnd w:id="0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202DC0C7" w:rsidR="008C46FE" w:rsidRPr="001C55D1" w:rsidRDefault="008C46FE" w:rsidP="00A052CE"/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lastRenderedPageBreak/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384C595B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3167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31679">
            <w:rPr>
              <w:rFonts w:cs="Arial"/>
              <w:b/>
              <w:noProof/>
              <w:snapToGrid w:val="0"/>
              <w:sz w:val="16"/>
              <w:szCs w:val="16"/>
            </w:rPr>
            <w:t>3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316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9CD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64F98-4D53-4B95-85C9-555711001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237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Racherbaeumer Manuela</cp:lastModifiedBy>
  <cp:revision>15</cp:revision>
  <cp:lastPrinted>2010-03-03T17:04:00Z</cp:lastPrinted>
  <dcterms:created xsi:type="dcterms:W3CDTF">2016-06-22T08:35:00Z</dcterms:created>
  <dcterms:modified xsi:type="dcterms:W3CDTF">2026-06-10T07:58:00Z</dcterms:modified>
</cp:coreProperties>
</file>